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3E501A37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361C7B" w:rsidRPr="00361C7B">
        <w:rPr>
          <w:b/>
          <w:noProof/>
          <w:sz w:val="24"/>
        </w:rPr>
        <w:t>S6-232079</w:t>
      </w:r>
    </w:p>
    <w:p w14:paraId="29A30439" w14:textId="4BE0F921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FDE2DF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207EF">
        <w:rPr>
          <w:rFonts w:ascii="Arial" w:hAnsi="Arial" w:cs="Arial"/>
          <w:b/>
          <w:sz w:val="22"/>
          <w:szCs w:val="22"/>
        </w:rPr>
        <w:t xml:space="preserve">REl-18 work on </w:t>
      </w:r>
      <w:r w:rsidR="00C42691">
        <w:rPr>
          <w:rFonts w:ascii="Arial" w:hAnsi="Arial" w:cs="Arial"/>
          <w:b/>
          <w:sz w:val="22"/>
          <w:szCs w:val="22"/>
        </w:rPr>
        <w:t>a</w:t>
      </w:r>
      <w:bookmarkStart w:id="0" w:name="_GoBack"/>
      <w:bookmarkEnd w:id="0"/>
      <w:r w:rsidR="00C207EF" w:rsidRPr="00C207EF">
        <w:rPr>
          <w:rFonts w:ascii="Arial" w:hAnsi="Arial" w:cs="Arial"/>
          <w:b/>
          <w:sz w:val="22"/>
          <w:szCs w:val="22"/>
        </w:rPr>
        <w:t>rchitecture for enabling Edge Applications</w:t>
      </w:r>
    </w:p>
    <w:p w14:paraId="611B4358" w14:textId="54FC7EA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5BEC52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202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4EB2750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202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441202">
        <w:rPr>
          <w:rFonts w:ascii="Arial" w:hAnsi="Arial" w:cs="Arial"/>
          <w:b/>
          <w:bCs/>
          <w:color w:val="000000"/>
        </w:rPr>
        <w:t>3GPP TSG SA WG6</w:t>
      </w:r>
      <w:bookmarkEnd w:id="6"/>
      <w:bookmarkEnd w:id="7"/>
      <w:bookmarkEnd w:id="8"/>
    </w:p>
    <w:p w14:paraId="01147493" w14:textId="573231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7EC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441202">
        <w:rPr>
          <w:rFonts w:ascii="Arial" w:hAnsi="Arial" w:cs="Arial"/>
          <w:b/>
          <w:bCs/>
          <w:sz w:val="22"/>
          <w:szCs w:val="22"/>
        </w:rPr>
        <w:t>SA5</w:t>
      </w:r>
    </w:p>
    <w:p w14:paraId="08C8D7FD" w14:textId="2E9EED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2565BB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202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025C316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41202">
        <w:rPr>
          <w:rFonts w:ascii="Arial" w:hAnsi="Arial" w:cs="Arial"/>
          <w:b/>
          <w:bCs/>
          <w:sz w:val="22"/>
          <w:szCs w:val="22"/>
        </w:rPr>
        <w:t>s</w:t>
      </w:r>
      <w:r w:rsidR="00441202" w:rsidRPr="00441202">
        <w:rPr>
          <w:rFonts w:ascii="Arial" w:hAnsi="Arial" w:cs="Arial"/>
          <w:b/>
          <w:bCs/>
          <w:sz w:val="22"/>
          <w:szCs w:val="22"/>
        </w:rPr>
        <w:t>apan.</w:t>
      </w:r>
      <w:r w:rsidR="00441202">
        <w:rPr>
          <w:rFonts w:ascii="Arial" w:hAnsi="Arial" w:cs="Arial"/>
          <w:b/>
          <w:bCs/>
          <w:sz w:val="22"/>
          <w:szCs w:val="22"/>
        </w:rPr>
        <w:t>shah@samsung.com</w:t>
      </w:r>
    </w:p>
    <w:p w14:paraId="4009E3A9" w14:textId="25DFD33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CD0836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97D3F" w:rsidRPr="00697D3F">
        <w:rPr>
          <w:b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13F0F0E" w14:textId="748E7345" w:rsidR="00441202" w:rsidRPr="00441202" w:rsidRDefault="00441202" w:rsidP="000F6242">
      <w:r w:rsidRPr="00441202">
        <w:t>SA6 would like to inform SA</w:t>
      </w:r>
      <w:r w:rsidR="00A466F5">
        <w:t>3</w:t>
      </w:r>
      <w:r w:rsidRPr="00441202">
        <w:t xml:space="preserve"> </w:t>
      </w:r>
      <w:r w:rsidR="00A466F5">
        <w:t xml:space="preserve">and SA5 </w:t>
      </w:r>
      <w:r w:rsidRPr="00441202">
        <w:t xml:space="preserve">that SA6 is currently finalizing stage 2 normative work for EDGEAPP_Ph2 work item for REl-18 </w:t>
      </w:r>
      <w:r w:rsidR="00A466F5">
        <w:t>in TS 23.558</w:t>
      </w:r>
      <w:r w:rsidRPr="00441202">
        <w:t>.</w:t>
      </w:r>
    </w:p>
    <w:p w14:paraId="24DD0834" w14:textId="429BED68" w:rsidR="00441202" w:rsidRPr="00441202" w:rsidRDefault="00441202" w:rsidP="000F6242">
      <w:r>
        <w:t xml:space="preserve">SA6 kindly </w:t>
      </w:r>
      <w:r w:rsidR="00A466F5">
        <w:t>requests</w:t>
      </w:r>
      <w:r>
        <w:t xml:space="preserve"> SA</w:t>
      </w:r>
      <w:r w:rsidR="00A466F5">
        <w:t>3 and SA</w:t>
      </w:r>
      <w:r>
        <w:t xml:space="preserve">5 to consider </w:t>
      </w:r>
      <w:r w:rsidR="00A466F5">
        <w:t>Rel-18 work captured in TS 23.558 and consider in your work related to security and management aspect</w:t>
      </w:r>
      <w: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9D8E8A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12C83">
        <w:rPr>
          <w:rFonts w:ascii="Arial" w:hAnsi="Arial" w:cs="Arial"/>
          <w:b/>
        </w:rPr>
        <w:t>SA</w:t>
      </w:r>
      <w:r w:rsidR="00A466F5">
        <w:rPr>
          <w:rFonts w:ascii="Arial" w:hAnsi="Arial" w:cs="Arial"/>
          <w:b/>
        </w:rPr>
        <w:t>3 and SA</w:t>
      </w:r>
      <w:r w:rsidR="00B12C83">
        <w:rPr>
          <w:rFonts w:ascii="Arial" w:hAnsi="Arial" w:cs="Arial"/>
          <w:b/>
        </w:rPr>
        <w:t>5</w:t>
      </w:r>
    </w:p>
    <w:p w14:paraId="6C80F49A" w14:textId="77777777" w:rsidR="00A466F5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62A4047" w14:textId="3CA137CC" w:rsidR="00B97703" w:rsidRDefault="00A466F5">
      <w:pPr>
        <w:spacing w:after="120"/>
        <w:ind w:left="993" w:hanging="993"/>
      </w:pPr>
      <w:r w:rsidRPr="00A466F5">
        <w:rPr>
          <w:b/>
          <w:i/>
        </w:rPr>
        <w:t>To SA3:</w:t>
      </w:r>
      <w:r>
        <w:rPr>
          <w:rFonts w:ascii="Arial" w:hAnsi="Arial" w:cs="Arial"/>
          <w:b/>
          <w:color w:val="0070C0"/>
        </w:rPr>
        <w:t xml:space="preserve"> </w:t>
      </w:r>
      <w:r w:rsidR="00B12C83" w:rsidRPr="00B12C83">
        <w:t xml:space="preserve">SA6 kindly asks </w:t>
      </w:r>
      <w:r>
        <w:t xml:space="preserve">SA3 </w:t>
      </w:r>
      <w:r w:rsidR="00B12C83" w:rsidRPr="00B12C83">
        <w:t xml:space="preserve">to consider </w:t>
      </w:r>
      <w:r>
        <w:t>Rel-18 EDGEAPP_Ph2 work captured in TS 23.558 in their work and enhance security procedures as required</w:t>
      </w:r>
      <w:r w:rsidR="00B12C83" w:rsidRPr="00B12C83">
        <w:t>.</w:t>
      </w:r>
    </w:p>
    <w:p w14:paraId="4E40CF45" w14:textId="2315D3B8" w:rsidR="00A466F5" w:rsidRPr="00B12C83" w:rsidRDefault="00A466F5" w:rsidP="00A466F5">
      <w:pPr>
        <w:spacing w:after="120"/>
        <w:ind w:left="993" w:hanging="993"/>
      </w:pPr>
      <w:r w:rsidRPr="00A466F5">
        <w:rPr>
          <w:b/>
          <w:i/>
        </w:rPr>
        <w:t xml:space="preserve">To SA5: </w:t>
      </w:r>
      <w:r w:rsidRPr="00B12C83">
        <w:t xml:space="preserve">SA6 kindly asks SA5 to consider </w:t>
      </w:r>
      <w:r>
        <w:t>Rel-18 EDGEAPP_Ph2 work captured in TS 23.558 in their work and enhance management aspects as required</w:t>
      </w:r>
      <w:r w:rsidRPr="00B12C83"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5E8DF6" w14:textId="77777777" w:rsidR="00BE622C" w:rsidRDefault="00BE622C">
      <w:pPr>
        <w:spacing w:after="0"/>
      </w:pPr>
      <w:r>
        <w:separator/>
      </w:r>
    </w:p>
  </w:endnote>
  <w:endnote w:type="continuationSeparator" w:id="0">
    <w:p w14:paraId="20C9513F" w14:textId="77777777" w:rsidR="00BE622C" w:rsidRDefault="00BE62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D3B55A" w14:textId="77777777" w:rsidR="00BE622C" w:rsidRDefault="00BE622C">
      <w:pPr>
        <w:spacing w:after="0"/>
      </w:pPr>
      <w:r>
        <w:separator/>
      </w:r>
    </w:p>
  </w:footnote>
  <w:footnote w:type="continuationSeparator" w:id="0">
    <w:p w14:paraId="03CBA0FF" w14:textId="77777777" w:rsidR="00BE622C" w:rsidRDefault="00BE62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46F08"/>
    <w:rsid w:val="00095BC2"/>
    <w:rsid w:val="000F6242"/>
    <w:rsid w:val="00174844"/>
    <w:rsid w:val="001B27BB"/>
    <w:rsid w:val="002201E4"/>
    <w:rsid w:val="00270389"/>
    <w:rsid w:val="002A6824"/>
    <w:rsid w:val="002F1940"/>
    <w:rsid w:val="00320F57"/>
    <w:rsid w:val="0034030B"/>
    <w:rsid w:val="00361C7B"/>
    <w:rsid w:val="00383545"/>
    <w:rsid w:val="003B654D"/>
    <w:rsid w:val="003C489E"/>
    <w:rsid w:val="003D3743"/>
    <w:rsid w:val="00433500"/>
    <w:rsid w:val="00433F71"/>
    <w:rsid w:val="00440D43"/>
    <w:rsid w:val="00441202"/>
    <w:rsid w:val="0045595F"/>
    <w:rsid w:val="004922A5"/>
    <w:rsid w:val="004B46AC"/>
    <w:rsid w:val="004D063A"/>
    <w:rsid w:val="004E3939"/>
    <w:rsid w:val="00520EC6"/>
    <w:rsid w:val="00524687"/>
    <w:rsid w:val="00594FDE"/>
    <w:rsid w:val="005B5087"/>
    <w:rsid w:val="00697D3F"/>
    <w:rsid w:val="006A3A35"/>
    <w:rsid w:val="006E0D4F"/>
    <w:rsid w:val="006F2D99"/>
    <w:rsid w:val="00726022"/>
    <w:rsid w:val="00740884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6F5"/>
    <w:rsid w:val="00A46CCB"/>
    <w:rsid w:val="00A71544"/>
    <w:rsid w:val="00A90373"/>
    <w:rsid w:val="00AC6106"/>
    <w:rsid w:val="00AE1828"/>
    <w:rsid w:val="00B12C83"/>
    <w:rsid w:val="00B157EC"/>
    <w:rsid w:val="00B33F3C"/>
    <w:rsid w:val="00B5011D"/>
    <w:rsid w:val="00B97703"/>
    <w:rsid w:val="00BB6A1F"/>
    <w:rsid w:val="00BE622C"/>
    <w:rsid w:val="00C04BAC"/>
    <w:rsid w:val="00C17B7B"/>
    <w:rsid w:val="00C207EF"/>
    <w:rsid w:val="00C23C20"/>
    <w:rsid w:val="00C362C0"/>
    <w:rsid w:val="00C42691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C0AE9"/>
    <w:rsid w:val="00ED48C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Samsung_r2</cp:lastModifiedBy>
  <cp:revision>40</cp:revision>
  <cp:lastPrinted>2002-04-23T07:10:00Z</cp:lastPrinted>
  <dcterms:created xsi:type="dcterms:W3CDTF">2020-01-14T15:01:00Z</dcterms:created>
  <dcterms:modified xsi:type="dcterms:W3CDTF">2023-05-25T14:02:00Z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